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AAD4B" w14:textId="77777777" w:rsidR="007F305B" w:rsidRPr="007F305B" w:rsidRDefault="00DE1567" w:rsidP="007F305B">
      <w:pPr>
        <w:spacing w:line="360" w:lineRule="auto"/>
        <w:rPr>
          <w:sz w:val="24"/>
          <w:szCs w:val="20"/>
        </w:rPr>
      </w:pPr>
      <w:r>
        <w:rPr>
          <w:smallCaps/>
          <w:noProof/>
          <w:snapToGrid w:val="0"/>
          <w:szCs w:val="28"/>
        </w:rPr>
        <w:fldChar w:fldCharType="begin"/>
      </w:r>
      <w:r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>
        <w:rPr>
          <w:smallCaps/>
          <w:noProof/>
          <w:snapToGrid w:val="0"/>
          <w:szCs w:val="28"/>
        </w:rPr>
        <w:fldChar w:fldCharType="separate"/>
      </w:r>
      <w:r w:rsidR="00112FA3">
        <w:rPr>
          <w:smallCaps/>
          <w:noProof/>
          <w:snapToGrid w:val="0"/>
          <w:szCs w:val="28"/>
        </w:rPr>
        <w:fldChar w:fldCharType="begin"/>
      </w:r>
      <w:r w:rsidR="00112FA3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112FA3">
        <w:rPr>
          <w:smallCaps/>
          <w:noProof/>
          <w:snapToGrid w:val="0"/>
          <w:szCs w:val="28"/>
        </w:rPr>
        <w:fldChar w:fldCharType="separate"/>
      </w:r>
      <w:r w:rsidR="000E00AE">
        <w:rPr>
          <w:smallCaps/>
          <w:noProof/>
          <w:snapToGrid w:val="0"/>
          <w:szCs w:val="28"/>
        </w:rPr>
        <w:fldChar w:fldCharType="begin"/>
      </w:r>
      <w:r w:rsidR="000E00AE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0E00AE">
        <w:rPr>
          <w:smallCaps/>
          <w:noProof/>
          <w:snapToGrid w:val="0"/>
          <w:szCs w:val="28"/>
        </w:rPr>
        <w:fldChar w:fldCharType="separate"/>
      </w:r>
      <w:r w:rsidR="00615E05">
        <w:rPr>
          <w:smallCaps/>
          <w:noProof/>
          <w:snapToGrid w:val="0"/>
          <w:szCs w:val="28"/>
        </w:rPr>
        <w:fldChar w:fldCharType="begin"/>
      </w:r>
      <w:r w:rsidR="00615E05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615E05">
        <w:rPr>
          <w:smallCaps/>
          <w:noProof/>
          <w:snapToGrid w:val="0"/>
          <w:szCs w:val="28"/>
        </w:rPr>
        <w:fldChar w:fldCharType="separate"/>
      </w:r>
      <w:r w:rsidR="00122CBC">
        <w:rPr>
          <w:smallCaps/>
          <w:noProof/>
          <w:snapToGrid w:val="0"/>
          <w:szCs w:val="28"/>
        </w:rPr>
        <w:fldChar w:fldCharType="begin"/>
      </w:r>
      <w:r w:rsidR="00122CBC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122CBC">
        <w:rPr>
          <w:smallCaps/>
          <w:noProof/>
          <w:snapToGrid w:val="0"/>
          <w:szCs w:val="28"/>
        </w:rPr>
        <w:fldChar w:fldCharType="separate"/>
      </w:r>
      <w:r w:rsidR="00D74709">
        <w:rPr>
          <w:smallCaps/>
          <w:noProof/>
          <w:snapToGrid w:val="0"/>
          <w:szCs w:val="28"/>
        </w:rPr>
        <w:fldChar w:fldCharType="begin"/>
      </w:r>
      <w:r w:rsidR="00D74709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D74709">
        <w:rPr>
          <w:smallCaps/>
          <w:noProof/>
          <w:snapToGrid w:val="0"/>
          <w:szCs w:val="28"/>
        </w:rPr>
        <w:fldChar w:fldCharType="separate"/>
      </w:r>
      <w:r w:rsidR="00F93A96">
        <w:rPr>
          <w:smallCaps/>
          <w:noProof/>
          <w:snapToGrid w:val="0"/>
          <w:szCs w:val="28"/>
        </w:rPr>
        <w:fldChar w:fldCharType="begin"/>
      </w:r>
      <w:r w:rsidR="00F93A96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F93A96">
        <w:rPr>
          <w:smallCaps/>
          <w:noProof/>
          <w:snapToGrid w:val="0"/>
          <w:szCs w:val="28"/>
        </w:rPr>
        <w:fldChar w:fldCharType="separate"/>
      </w:r>
      <w:r w:rsidR="00B46A39">
        <w:rPr>
          <w:smallCaps/>
          <w:noProof/>
          <w:snapToGrid w:val="0"/>
          <w:szCs w:val="28"/>
        </w:rPr>
        <w:fldChar w:fldCharType="begin"/>
      </w:r>
      <w:r w:rsidR="00B46A39">
        <w:rPr>
          <w:smallCaps/>
          <w:noProof/>
          <w:snapToGrid w:val="0"/>
          <w:szCs w:val="28"/>
        </w:rPr>
        <w:instrText xml:space="preserve"> </w:instrText>
      </w:r>
      <w:r w:rsidR="00B46A39">
        <w:rPr>
          <w:smallCaps/>
          <w:noProof/>
          <w:snapToGrid w:val="0"/>
          <w:szCs w:val="28"/>
        </w:rPr>
        <w:instrText xml:space="preserve">INCLUDEPICTURE  "https://upload.wikimedia.org/wikipedia/commons/thumb/0/07/Coat_of_Arms_of_Saint_Petersburg_(2003).svg/559px-Coat_of_Arms_of_Saint_Petersburg_(2003).svg.png" \* </w:instrText>
      </w:r>
      <w:r w:rsidR="00B46A39">
        <w:rPr>
          <w:smallCaps/>
          <w:noProof/>
          <w:snapToGrid w:val="0"/>
          <w:szCs w:val="28"/>
        </w:rPr>
        <w:instrText>MERGEFORMATINET</w:instrText>
      </w:r>
      <w:r w:rsidR="00B46A39">
        <w:rPr>
          <w:smallCaps/>
          <w:noProof/>
          <w:snapToGrid w:val="0"/>
          <w:szCs w:val="28"/>
        </w:rPr>
        <w:instrText xml:space="preserve"> </w:instrText>
      </w:r>
      <w:r w:rsidR="00B46A39">
        <w:rPr>
          <w:smallCaps/>
          <w:noProof/>
          <w:snapToGrid w:val="0"/>
          <w:szCs w:val="28"/>
        </w:rPr>
        <w:fldChar w:fldCharType="separate"/>
      </w:r>
      <w:r w:rsidR="00C062A1">
        <w:rPr>
          <w:smallCaps/>
          <w:noProof/>
          <w:snapToGrid w:val="0"/>
          <w:szCs w:val="28"/>
        </w:rPr>
        <w:pict w14:anchorId="6CC482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5.5pt;visibility:visible">
            <v:imagedata r:id="rId6" r:href="rId7"/>
          </v:shape>
        </w:pict>
      </w:r>
      <w:r w:rsidR="00B46A39">
        <w:rPr>
          <w:smallCaps/>
          <w:noProof/>
          <w:snapToGrid w:val="0"/>
          <w:szCs w:val="28"/>
        </w:rPr>
        <w:fldChar w:fldCharType="end"/>
      </w:r>
      <w:r w:rsidR="00F93A96">
        <w:rPr>
          <w:smallCaps/>
          <w:noProof/>
          <w:snapToGrid w:val="0"/>
          <w:szCs w:val="28"/>
        </w:rPr>
        <w:fldChar w:fldCharType="end"/>
      </w:r>
      <w:r w:rsidR="00D74709">
        <w:rPr>
          <w:smallCaps/>
          <w:noProof/>
          <w:snapToGrid w:val="0"/>
          <w:szCs w:val="28"/>
        </w:rPr>
        <w:fldChar w:fldCharType="end"/>
      </w:r>
      <w:r w:rsidR="00122CBC">
        <w:rPr>
          <w:smallCaps/>
          <w:noProof/>
          <w:snapToGrid w:val="0"/>
          <w:szCs w:val="28"/>
        </w:rPr>
        <w:fldChar w:fldCharType="end"/>
      </w:r>
      <w:r w:rsidR="00615E05">
        <w:rPr>
          <w:smallCaps/>
          <w:noProof/>
          <w:snapToGrid w:val="0"/>
          <w:szCs w:val="28"/>
        </w:rPr>
        <w:fldChar w:fldCharType="end"/>
      </w:r>
      <w:r w:rsidR="000E00AE">
        <w:rPr>
          <w:smallCaps/>
          <w:noProof/>
          <w:snapToGrid w:val="0"/>
          <w:szCs w:val="28"/>
        </w:rPr>
        <w:fldChar w:fldCharType="end"/>
      </w:r>
      <w:r w:rsidR="00112FA3">
        <w:rPr>
          <w:smallCaps/>
          <w:noProof/>
          <w:snapToGrid w:val="0"/>
          <w:szCs w:val="28"/>
        </w:rPr>
        <w:fldChar w:fldCharType="end"/>
      </w:r>
      <w:r>
        <w:rPr>
          <w:smallCaps/>
          <w:noProof/>
          <w:snapToGrid w:val="0"/>
          <w:szCs w:val="28"/>
        </w:rPr>
        <w:fldChar w:fldCharType="end"/>
      </w:r>
    </w:p>
    <w:p w14:paraId="6536E059" w14:textId="77777777" w:rsidR="007F305B" w:rsidRPr="007F305B" w:rsidRDefault="007F305B" w:rsidP="007F305B">
      <w:pPr>
        <w:spacing w:line="360" w:lineRule="auto"/>
        <w:rPr>
          <w:b/>
          <w:color w:val="000000"/>
          <w:szCs w:val="28"/>
        </w:rPr>
      </w:pPr>
      <w:r w:rsidRPr="007F305B">
        <w:rPr>
          <w:b/>
          <w:color w:val="000000"/>
          <w:szCs w:val="28"/>
        </w:rPr>
        <w:t>ТЕРРИТОРИАЛЬНАЯ ИЗБИРАТЕЛЬНАЯ КОМИССИЯ № 49</w:t>
      </w:r>
    </w:p>
    <w:p w14:paraId="0549A8D4" w14:textId="77777777" w:rsidR="007F305B" w:rsidRPr="007F305B" w:rsidRDefault="007F305B" w:rsidP="007F305B">
      <w:pPr>
        <w:spacing w:line="360" w:lineRule="auto"/>
        <w:ind w:firstLine="709"/>
        <w:jc w:val="both"/>
        <w:rPr>
          <w:color w:val="000000"/>
          <w:szCs w:val="28"/>
        </w:rPr>
      </w:pPr>
    </w:p>
    <w:p w14:paraId="75DE6F1B" w14:textId="77777777" w:rsidR="007F305B" w:rsidRPr="007F305B" w:rsidRDefault="007F305B" w:rsidP="007F305B">
      <w:pPr>
        <w:spacing w:line="360" w:lineRule="auto"/>
        <w:ind w:firstLine="709"/>
        <w:jc w:val="left"/>
        <w:rPr>
          <w:b/>
          <w:color w:val="000000"/>
          <w:spacing w:val="60"/>
          <w:szCs w:val="28"/>
        </w:rPr>
      </w:pPr>
      <w:r w:rsidRPr="007F305B">
        <w:rPr>
          <w:b/>
          <w:color w:val="000000"/>
          <w:spacing w:val="60"/>
          <w:szCs w:val="28"/>
        </w:rPr>
        <w:t xml:space="preserve">                       РЕШЕНИЕ</w:t>
      </w:r>
    </w:p>
    <w:p w14:paraId="71595172" w14:textId="1A6A7EDE" w:rsidR="007F305B" w:rsidRPr="007F305B" w:rsidRDefault="00B66C25" w:rsidP="007F305B">
      <w:pPr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05</w:t>
      </w:r>
      <w:r w:rsidR="007F305B" w:rsidRPr="007F305B">
        <w:rPr>
          <w:b/>
          <w:szCs w:val="28"/>
        </w:rPr>
        <w:t xml:space="preserve"> </w:t>
      </w:r>
      <w:r>
        <w:rPr>
          <w:b/>
          <w:szCs w:val="28"/>
        </w:rPr>
        <w:t>августа</w:t>
      </w:r>
      <w:r w:rsidR="007F305B" w:rsidRPr="007F305B">
        <w:rPr>
          <w:b/>
          <w:szCs w:val="28"/>
        </w:rPr>
        <w:t xml:space="preserve"> 202</w:t>
      </w:r>
      <w:r>
        <w:rPr>
          <w:b/>
          <w:szCs w:val="28"/>
        </w:rPr>
        <w:t>6</w:t>
      </w:r>
      <w:r w:rsidR="007F305B" w:rsidRPr="007F305B">
        <w:rPr>
          <w:b/>
          <w:szCs w:val="28"/>
        </w:rPr>
        <w:t> года</w:t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  <w:t xml:space="preserve">           № </w:t>
      </w:r>
      <w:r>
        <w:rPr>
          <w:b/>
          <w:szCs w:val="28"/>
        </w:rPr>
        <w:t>15-</w:t>
      </w:r>
      <w:r w:rsidR="00615E05">
        <w:rPr>
          <w:b/>
          <w:szCs w:val="28"/>
        </w:rPr>
        <w:t>3</w:t>
      </w:r>
    </w:p>
    <w:p w14:paraId="4B8A312E" w14:textId="77777777" w:rsidR="007F305B" w:rsidRDefault="007F305B" w:rsidP="00C50B6B">
      <w:pPr>
        <w:rPr>
          <w:color w:val="000000"/>
          <w:szCs w:val="28"/>
        </w:rPr>
      </w:pPr>
    </w:p>
    <w:p w14:paraId="6FC7C17D" w14:textId="67B5FBCF" w:rsidR="00C50B6B" w:rsidRPr="00D741B7" w:rsidRDefault="00C50B6B" w:rsidP="00C50B6B">
      <w:pPr>
        <w:rPr>
          <w:color w:val="000000"/>
          <w:szCs w:val="28"/>
        </w:rPr>
      </w:pPr>
      <w:r w:rsidRPr="00D741B7">
        <w:rPr>
          <w:color w:val="000000"/>
          <w:szCs w:val="28"/>
        </w:rPr>
        <w:t>Санкт-Петербург</w:t>
      </w:r>
    </w:p>
    <w:p w14:paraId="349668E3" w14:textId="77777777" w:rsidR="009E234D" w:rsidRDefault="009E234D" w:rsidP="009E234D">
      <w:pPr>
        <w:contextualSpacing/>
        <w:rPr>
          <w:b/>
          <w:szCs w:val="28"/>
        </w:rPr>
      </w:pPr>
    </w:p>
    <w:p w14:paraId="4DC59A56" w14:textId="3D057FDA" w:rsidR="00BA5B1E" w:rsidRDefault="006508E8" w:rsidP="00BA5B1E">
      <w:pPr>
        <w:autoSpaceDE w:val="0"/>
        <w:autoSpaceDN w:val="0"/>
        <w:adjustRightInd w:val="0"/>
        <w:ind w:right="-6"/>
        <w:outlineLvl w:val="0"/>
        <w:rPr>
          <w:b/>
          <w:bCs/>
          <w:szCs w:val="28"/>
        </w:rPr>
      </w:pPr>
      <w:r>
        <w:rPr>
          <w:b/>
          <w:bCs/>
          <w:szCs w:val="28"/>
        </w:rPr>
        <w:t>О зачислении в резерв</w:t>
      </w:r>
      <w:r w:rsidR="00BA5B1E">
        <w:rPr>
          <w:b/>
          <w:bCs/>
          <w:szCs w:val="28"/>
        </w:rPr>
        <w:t xml:space="preserve"> составов участковых избирательных комиссий</w:t>
      </w:r>
    </w:p>
    <w:p w14:paraId="29B12065" w14:textId="0B36BB8C" w:rsidR="00091C1A" w:rsidRPr="00615E05" w:rsidRDefault="00091C1A" w:rsidP="00CE3FD1">
      <w:pPr>
        <w:spacing w:line="360" w:lineRule="auto"/>
        <w:ind w:firstLine="567"/>
        <w:jc w:val="both"/>
        <w:rPr>
          <w:sz w:val="24"/>
        </w:rPr>
      </w:pPr>
    </w:p>
    <w:p w14:paraId="556F199B" w14:textId="45AA9E2E" w:rsidR="006508E8" w:rsidRDefault="006508E8" w:rsidP="00615E05">
      <w:pPr>
        <w:spacing w:after="120" w:line="276" w:lineRule="auto"/>
        <w:ind w:firstLine="567"/>
        <w:jc w:val="both"/>
        <w:rPr>
          <w:szCs w:val="28"/>
        </w:rPr>
      </w:pPr>
      <w:bookmarkStart w:id="0" w:name="bookmark4"/>
      <w:r>
        <w:rPr>
          <w:szCs w:val="28"/>
        </w:rPr>
        <w:t xml:space="preserve">На основании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статьи 3 Закона Санкт-Петербурга от 20 июля 2006 года № 385-57 «О территориальных избирательных комиссиях в Санкт-Петербурге», </w:t>
      </w:r>
      <w:r w:rsidR="00F93A96">
        <w:rPr>
          <w:szCs w:val="28"/>
        </w:rPr>
        <w:t xml:space="preserve">в соответствии с пунктом </w:t>
      </w:r>
      <w:r w:rsidR="00C062A1">
        <w:rPr>
          <w:szCs w:val="28"/>
        </w:rPr>
        <w:t>12, 22</w:t>
      </w:r>
      <w:r w:rsidR="00F93A96">
        <w:rPr>
          <w:szCs w:val="28"/>
        </w:rPr>
        <w:t xml:space="preserve"> </w:t>
      </w:r>
      <w:r>
        <w:rPr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 152/1137-6, решением Санкт-Петербургской избирательной комиссии от 19 апреля 2018 года № 49-5 «О резерве составов участковых комиссий в Санкт-Петербурге», Территориальная избирательная комиссия № 4</w:t>
      </w:r>
      <w:r w:rsidR="005847A9">
        <w:rPr>
          <w:szCs w:val="28"/>
        </w:rPr>
        <w:t>9</w:t>
      </w:r>
      <w:r>
        <w:rPr>
          <w:szCs w:val="28"/>
        </w:rPr>
        <w:t xml:space="preserve">,  </w:t>
      </w:r>
    </w:p>
    <w:bookmarkEnd w:id="0"/>
    <w:p w14:paraId="06F22984" w14:textId="77777777" w:rsidR="005847A9" w:rsidRPr="00D741B7" w:rsidRDefault="005847A9" w:rsidP="00615E05">
      <w:pPr>
        <w:pStyle w:val="14-15"/>
        <w:spacing w:after="120" w:line="240" w:lineRule="auto"/>
        <w:ind w:firstLine="0"/>
        <w:rPr>
          <w:b/>
          <w:bCs/>
        </w:rPr>
      </w:pPr>
      <w:r>
        <w:rPr>
          <w:b/>
          <w:bCs/>
        </w:rPr>
        <w:t>РЕШИЛА</w:t>
      </w:r>
      <w:r w:rsidRPr="00D741B7">
        <w:rPr>
          <w:b/>
          <w:bCs/>
        </w:rPr>
        <w:t xml:space="preserve">: </w:t>
      </w:r>
    </w:p>
    <w:p w14:paraId="201B5CDD" w14:textId="1466A68A" w:rsidR="00BA5B1E" w:rsidRPr="00BA5B1E" w:rsidRDefault="00BA5B1E" w:rsidP="00CE3FD1">
      <w:pPr>
        <w:pStyle w:val="a9"/>
        <w:numPr>
          <w:ilvl w:val="0"/>
          <w:numId w:val="9"/>
        </w:numPr>
        <w:spacing w:line="276" w:lineRule="auto"/>
        <w:ind w:left="0" w:firstLine="567"/>
        <w:jc w:val="both"/>
        <w:rPr>
          <w:szCs w:val="28"/>
        </w:rPr>
      </w:pPr>
      <w:r w:rsidRPr="00BA5B1E">
        <w:rPr>
          <w:szCs w:val="28"/>
        </w:rPr>
        <w:t xml:space="preserve">Зачислить в резерв составов участковых </w:t>
      </w:r>
      <w:r w:rsidR="000C564C">
        <w:rPr>
          <w:szCs w:val="28"/>
        </w:rPr>
        <w:t xml:space="preserve">избирательных </w:t>
      </w:r>
      <w:r w:rsidRPr="00BA5B1E">
        <w:rPr>
          <w:szCs w:val="28"/>
        </w:rPr>
        <w:t>комиссий лиц согласно Приложению к настоящему решению.</w:t>
      </w:r>
    </w:p>
    <w:p w14:paraId="08603BB8" w14:textId="77777777" w:rsidR="00091C1A" w:rsidRDefault="00091C1A" w:rsidP="00CE3FD1">
      <w:pPr>
        <w:pStyle w:val="20"/>
        <w:numPr>
          <w:ilvl w:val="0"/>
          <w:numId w:val="9"/>
        </w:numPr>
        <w:shd w:val="clear" w:color="auto" w:fill="auto"/>
        <w:tabs>
          <w:tab w:val="left" w:pos="420"/>
        </w:tabs>
        <w:spacing w:before="0" w:after="0" w:line="240" w:lineRule="auto"/>
        <w:ind w:left="0" w:firstLine="567"/>
        <w:contextualSpacing/>
        <w:jc w:val="both"/>
      </w:pPr>
      <w:r w:rsidRPr="004854E2">
        <w:t xml:space="preserve">Направить настоящее решение </w:t>
      </w:r>
      <w:r w:rsidRPr="00B77CCA">
        <w:t>в Санкт- Петербургскую избирательную комиссию.</w:t>
      </w:r>
    </w:p>
    <w:p w14:paraId="6EDFB026" w14:textId="77777777" w:rsidR="00091C1A" w:rsidRDefault="00091C1A" w:rsidP="00CE3FD1">
      <w:pPr>
        <w:pStyle w:val="20"/>
        <w:numPr>
          <w:ilvl w:val="0"/>
          <w:numId w:val="9"/>
        </w:numPr>
        <w:shd w:val="clear" w:color="auto" w:fill="auto"/>
        <w:tabs>
          <w:tab w:val="left" w:pos="420"/>
        </w:tabs>
        <w:spacing w:before="0" w:after="0" w:line="240" w:lineRule="auto"/>
        <w:ind w:left="0" w:firstLine="567"/>
        <w:contextualSpacing/>
        <w:jc w:val="both"/>
      </w:pPr>
      <w:r w:rsidRPr="00DC0A96">
        <w:t xml:space="preserve">Разместить </w:t>
      </w:r>
      <w:r w:rsidRPr="00B77CCA">
        <w:t>настоящее решение на сайте Территориальной избирательной комиссии № 49 в информационно-телекоммуникационной сети «Интернет».</w:t>
      </w:r>
    </w:p>
    <w:p w14:paraId="16758563" w14:textId="35CB49DD" w:rsidR="00091C1A" w:rsidRDefault="00091C1A" w:rsidP="00CE3FD1">
      <w:pPr>
        <w:pStyle w:val="20"/>
        <w:numPr>
          <w:ilvl w:val="0"/>
          <w:numId w:val="9"/>
        </w:numPr>
        <w:shd w:val="clear" w:color="auto" w:fill="auto"/>
        <w:tabs>
          <w:tab w:val="left" w:pos="420"/>
        </w:tabs>
        <w:spacing w:before="0" w:after="0" w:line="240" w:lineRule="auto"/>
        <w:ind w:left="0" w:firstLine="567"/>
        <w:contextualSpacing/>
        <w:jc w:val="both"/>
      </w:pPr>
      <w:r w:rsidRPr="00B77CCA">
        <w:t xml:space="preserve">Контроль за исполнением решения возложить на председателя </w:t>
      </w:r>
      <w:r>
        <w:t>Т</w:t>
      </w:r>
      <w:r w:rsidRPr="00B77CCA">
        <w:t xml:space="preserve">ерриториальной избирательной комиссии № 49 </w:t>
      </w:r>
      <w:r w:rsidR="000C564C">
        <w:t xml:space="preserve">К.А. </w:t>
      </w:r>
      <w:r w:rsidR="001D4902" w:rsidRPr="002F7635">
        <w:t>Пушкарева</w:t>
      </w:r>
      <w:r w:rsidR="000C564C">
        <w:t>.</w:t>
      </w:r>
    </w:p>
    <w:p w14:paraId="58A94345" w14:textId="4B45CD19" w:rsidR="00473189" w:rsidRDefault="00473189" w:rsidP="00473189">
      <w:pPr>
        <w:jc w:val="both"/>
        <w:rPr>
          <w:rFonts w:eastAsia="Calibri"/>
          <w:lang w:eastAsia="en-US"/>
        </w:rPr>
      </w:pPr>
    </w:p>
    <w:p w14:paraId="4FDA1DD6" w14:textId="77777777" w:rsidR="00091C1A" w:rsidRDefault="00091C1A" w:rsidP="00473189">
      <w:pPr>
        <w:jc w:val="both"/>
        <w:rPr>
          <w:rFonts w:eastAsia="Calibri"/>
          <w:lang w:eastAsia="en-US"/>
        </w:rPr>
      </w:pPr>
    </w:p>
    <w:p w14:paraId="1C59BBA4" w14:textId="17CA5A7E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Председатель Территориальной</w:t>
      </w:r>
    </w:p>
    <w:p w14:paraId="3980499C" w14:textId="02BBCA9E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 xml:space="preserve">избирательной комиссии № 49                  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  <w:t xml:space="preserve">          </w:t>
      </w:r>
      <w:r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 xml:space="preserve">          </w:t>
      </w:r>
      <w:r>
        <w:rPr>
          <w:rFonts w:eastAsia="Calibri"/>
          <w:lang w:eastAsia="en-US"/>
        </w:rPr>
        <w:t xml:space="preserve">      </w:t>
      </w:r>
      <w:r w:rsidR="007F305B">
        <w:rPr>
          <w:rFonts w:eastAsia="Calibri"/>
          <w:lang w:eastAsia="en-US"/>
        </w:rPr>
        <w:t xml:space="preserve">    </w:t>
      </w:r>
      <w:r w:rsidR="00B66C25" w:rsidRPr="002F7635">
        <w:rPr>
          <w:szCs w:val="28"/>
        </w:rPr>
        <w:t>К.А.</w:t>
      </w:r>
      <w:r w:rsidR="00B66C25">
        <w:rPr>
          <w:szCs w:val="28"/>
        </w:rPr>
        <w:t xml:space="preserve"> </w:t>
      </w:r>
      <w:r w:rsidR="001D4902" w:rsidRPr="002F7635">
        <w:rPr>
          <w:szCs w:val="28"/>
        </w:rPr>
        <w:t>Пушкарев</w:t>
      </w:r>
    </w:p>
    <w:p w14:paraId="3240FECC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</w:p>
    <w:p w14:paraId="027BA571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Секретарь Территориальной</w:t>
      </w:r>
    </w:p>
    <w:p w14:paraId="7F815211" w14:textId="2A912D49" w:rsidR="0075568A" w:rsidRPr="00D559BF" w:rsidRDefault="00CF5D88" w:rsidP="00473189">
      <w:pPr>
        <w:tabs>
          <w:tab w:val="left" w:pos="851"/>
          <w:tab w:val="left" w:pos="1365"/>
        </w:tabs>
        <w:jc w:val="both"/>
        <w:rPr>
          <w:rFonts w:ascii="Calibri" w:hAnsi="Calibri"/>
          <w:sz w:val="24"/>
        </w:rPr>
      </w:pPr>
      <w:r w:rsidRPr="00D741B7">
        <w:rPr>
          <w:rFonts w:eastAsia="Calibri"/>
          <w:lang w:eastAsia="en-US"/>
        </w:rPr>
        <w:t>избирательной комиссии № 49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</w:t>
      </w:r>
      <w:r w:rsidR="007F305B">
        <w:rPr>
          <w:rFonts w:eastAsia="Calibri"/>
          <w:lang w:eastAsia="en-US"/>
        </w:rPr>
        <w:t xml:space="preserve">    </w:t>
      </w:r>
      <w:r w:rsidR="00B66C25">
        <w:rPr>
          <w:rFonts w:eastAsia="Calibri"/>
          <w:lang w:eastAsia="en-US"/>
        </w:rPr>
        <w:t>А.М. Игитов</w:t>
      </w:r>
    </w:p>
    <w:p w14:paraId="086EA55B" w14:textId="77777777" w:rsidR="00CF5D88" w:rsidRDefault="00CF5D88" w:rsidP="00524690">
      <w:pPr>
        <w:jc w:val="right"/>
        <w:rPr>
          <w:sz w:val="24"/>
        </w:rPr>
      </w:pPr>
    </w:p>
    <w:p w14:paraId="741BC1F1" w14:textId="77777777" w:rsidR="00BA5B1E" w:rsidRDefault="00BA5B1E" w:rsidP="00524690">
      <w:pPr>
        <w:jc w:val="right"/>
        <w:rPr>
          <w:sz w:val="24"/>
        </w:rPr>
      </w:pPr>
    </w:p>
    <w:p w14:paraId="09D5ACE8" w14:textId="1FD72D0D" w:rsidR="00CF5D88" w:rsidRDefault="0075568A" w:rsidP="00D74709">
      <w:pPr>
        <w:jc w:val="right"/>
        <w:rPr>
          <w:sz w:val="24"/>
        </w:rPr>
      </w:pPr>
      <w:r w:rsidRPr="00524690">
        <w:rPr>
          <w:sz w:val="24"/>
        </w:rPr>
        <w:t>Приложение</w:t>
      </w:r>
    </w:p>
    <w:p w14:paraId="27C044C3" w14:textId="77777777" w:rsidR="00C83221" w:rsidRDefault="00C83221" w:rsidP="00C83221">
      <w:pPr>
        <w:jc w:val="right"/>
        <w:rPr>
          <w:sz w:val="24"/>
        </w:rPr>
      </w:pPr>
      <w:bookmarkStart w:id="1" w:name="_Hlk150433853"/>
      <w:r w:rsidRPr="00524690">
        <w:rPr>
          <w:sz w:val="24"/>
        </w:rPr>
        <w:t xml:space="preserve">к решению </w:t>
      </w:r>
      <w:r>
        <w:rPr>
          <w:sz w:val="24"/>
        </w:rPr>
        <w:t xml:space="preserve">Территориальной </w:t>
      </w:r>
    </w:p>
    <w:p w14:paraId="161ABCB7" w14:textId="77777777" w:rsidR="00C83221" w:rsidRDefault="00C83221" w:rsidP="00C83221">
      <w:pPr>
        <w:jc w:val="right"/>
        <w:rPr>
          <w:sz w:val="24"/>
        </w:rPr>
      </w:pPr>
      <w:r>
        <w:rPr>
          <w:sz w:val="24"/>
        </w:rPr>
        <w:t>избирательной комиссии № 49</w:t>
      </w:r>
    </w:p>
    <w:bookmarkEnd w:id="1"/>
    <w:p w14:paraId="1F364659" w14:textId="2B548D84" w:rsidR="0075568A" w:rsidRDefault="00CF5D88" w:rsidP="00524690">
      <w:pPr>
        <w:jc w:val="right"/>
        <w:rPr>
          <w:sz w:val="24"/>
        </w:rPr>
      </w:pPr>
      <w:r>
        <w:rPr>
          <w:sz w:val="24"/>
        </w:rPr>
        <w:t xml:space="preserve">от </w:t>
      </w:r>
      <w:r w:rsidR="00B66C25">
        <w:rPr>
          <w:sz w:val="24"/>
        </w:rPr>
        <w:t>5</w:t>
      </w:r>
      <w:r w:rsidR="004A5460">
        <w:rPr>
          <w:sz w:val="24"/>
        </w:rPr>
        <w:t xml:space="preserve"> </w:t>
      </w:r>
      <w:r w:rsidR="00B66C25">
        <w:rPr>
          <w:sz w:val="24"/>
        </w:rPr>
        <w:t>августа</w:t>
      </w:r>
      <w:r>
        <w:rPr>
          <w:sz w:val="24"/>
        </w:rPr>
        <w:t xml:space="preserve"> 202</w:t>
      </w:r>
      <w:r w:rsidR="00B66C25">
        <w:rPr>
          <w:sz w:val="24"/>
        </w:rPr>
        <w:t>6</w:t>
      </w:r>
      <w:r w:rsidR="005847A9">
        <w:rPr>
          <w:sz w:val="24"/>
        </w:rPr>
        <w:t xml:space="preserve"> </w:t>
      </w:r>
      <w:r>
        <w:rPr>
          <w:sz w:val="24"/>
        </w:rPr>
        <w:t xml:space="preserve">г. </w:t>
      </w:r>
      <w:r w:rsidR="0075568A" w:rsidRPr="00524690">
        <w:rPr>
          <w:sz w:val="24"/>
        </w:rPr>
        <w:t xml:space="preserve">№ </w:t>
      </w:r>
      <w:r w:rsidR="00B66C25">
        <w:rPr>
          <w:sz w:val="24"/>
        </w:rPr>
        <w:t>15-</w:t>
      </w:r>
      <w:r w:rsidR="00615E05">
        <w:rPr>
          <w:sz w:val="24"/>
        </w:rPr>
        <w:t>3</w:t>
      </w:r>
    </w:p>
    <w:p w14:paraId="3B73BF59" w14:textId="77777777" w:rsidR="006B7709" w:rsidRPr="00524690" w:rsidRDefault="006B7709" w:rsidP="00524690">
      <w:pPr>
        <w:jc w:val="right"/>
        <w:rPr>
          <w:sz w:val="24"/>
        </w:rPr>
      </w:pPr>
    </w:p>
    <w:p w14:paraId="215D4BA5" w14:textId="77777777" w:rsidR="00591C48" w:rsidRDefault="00591C48" w:rsidP="00091C1A">
      <w:pPr>
        <w:pStyle w:val="20"/>
        <w:tabs>
          <w:tab w:val="left" w:pos="420"/>
          <w:tab w:val="left" w:pos="1701"/>
        </w:tabs>
        <w:spacing w:before="0" w:after="0" w:line="240" w:lineRule="auto"/>
        <w:ind w:left="1134" w:right="987" w:hanging="1134"/>
        <w:contextualSpacing/>
        <w:rPr>
          <w:b/>
          <w:bCs/>
        </w:rPr>
      </w:pPr>
    </w:p>
    <w:p w14:paraId="75F268A1" w14:textId="2CED297C" w:rsidR="00091C1A" w:rsidRPr="00253A07" w:rsidRDefault="00091C1A" w:rsidP="00091C1A">
      <w:pPr>
        <w:pStyle w:val="20"/>
        <w:tabs>
          <w:tab w:val="left" w:pos="420"/>
          <w:tab w:val="left" w:pos="1701"/>
        </w:tabs>
        <w:spacing w:before="0" w:after="0" w:line="240" w:lineRule="auto"/>
        <w:ind w:left="1134" w:right="987" w:hanging="1134"/>
        <w:contextualSpacing/>
        <w:rPr>
          <w:b/>
          <w:bCs/>
        </w:rPr>
      </w:pPr>
      <w:r w:rsidRPr="00253A07">
        <w:rPr>
          <w:b/>
          <w:bCs/>
        </w:rPr>
        <w:t xml:space="preserve">Список </w:t>
      </w:r>
      <w:r>
        <w:rPr>
          <w:b/>
          <w:bCs/>
        </w:rPr>
        <w:t>лиц,</w:t>
      </w:r>
      <w:r w:rsidRPr="00253A07">
        <w:rPr>
          <w:b/>
          <w:bCs/>
        </w:rPr>
        <w:t xml:space="preserve"> </w:t>
      </w:r>
      <w:r w:rsidR="006508E8">
        <w:rPr>
          <w:b/>
          <w:bCs/>
        </w:rPr>
        <w:t>зачисленных</w:t>
      </w:r>
      <w:r w:rsidRPr="00253A07">
        <w:rPr>
          <w:b/>
          <w:bCs/>
        </w:rPr>
        <w:t xml:space="preserve"> </w:t>
      </w:r>
      <w:r w:rsidR="006508E8">
        <w:rPr>
          <w:b/>
          <w:bCs/>
        </w:rPr>
        <w:t>в</w:t>
      </w:r>
      <w:r w:rsidRPr="00253A07">
        <w:rPr>
          <w:b/>
          <w:bCs/>
        </w:rPr>
        <w:t xml:space="preserve"> резерв состав</w:t>
      </w:r>
      <w:r w:rsidR="00FA6376">
        <w:rPr>
          <w:b/>
          <w:bCs/>
        </w:rPr>
        <w:t>а</w:t>
      </w:r>
      <w:r>
        <w:rPr>
          <w:b/>
          <w:bCs/>
        </w:rPr>
        <w:t xml:space="preserve"> </w:t>
      </w:r>
      <w:r w:rsidRPr="00253A07">
        <w:rPr>
          <w:b/>
          <w:bCs/>
        </w:rPr>
        <w:t>участковых</w:t>
      </w:r>
      <w:r>
        <w:rPr>
          <w:b/>
          <w:bCs/>
        </w:rPr>
        <w:t xml:space="preserve"> </w:t>
      </w:r>
      <w:r w:rsidRPr="00253A07">
        <w:rPr>
          <w:b/>
          <w:bCs/>
        </w:rPr>
        <w:t>комиссий</w:t>
      </w:r>
    </w:p>
    <w:p w14:paraId="6FA4F08E" w14:textId="18D27624" w:rsidR="00091C1A" w:rsidRPr="00253A07" w:rsidRDefault="00091C1A" w:rsidP="00091C1A">
      <w:pPr>
        <w:pStyle w:val="20"/>
        <w:tabs>
          <w:tab w:val="left" w:pos="420"/>
          <w:tab w:val="left" w:pos="1701"/>
        </w:tabs>
        <w:spacing w:before="0" w:after="0" w:line="240" w:lineRule="auto"/>
        <w:ind w:left="993" w:right="987" w:hanging="142"/>
        <w:contextualSpacing/>
        <w:rPr>
          <w:b/>
          <w:bCs/>
        </w:rPr>
      </w:pPr>
      <w:r w:rsidRPr="00253A07">
        <w:rPr>
          <w:b/>
          <w:bCs/>
        </w:rPr>
        <w:t>Территориальн</w:t>
      </w:r>
      <w:r w:rsidR="00311478">
        <w:rPr>
          <w:b/>
          <w:bCs/>
        </w:rPr>
        <w:t>ая</w:t>
      </w:r>
      <w:r w:rsidRPr="00253A07">
        <w:rPr>
          <w:b/>
          <w:bCs/>
        </w:rPr>
        <w:t xml:space="preserve"> избирательн</w:t>
      </w:r>
      <w:r w:rsidR="00311478">
        <w:rPr>
          <w:b/>
          <w:bCs/>
        </w:rPr>
        <w:t>ая</w:t>
      </w:r>
      <w:r w:rsidRPr="00253A07">
        <w:rPr>
          <w:b/>
          <w:bCs/>
        </w:rPr>
        <w:t xml:space="preserve"> комисси</w:t>
      </w:r>
      <w:r w:rsidR="00311478">
        <w:rPr>
          <w:b/>
          <w:bCs/>
        </w:rPr>
        <w:t>я</w:t>
      </w:r>
      <w:r w:rsidRPr="00253A07">
        <w:rPr>
          <w:b/>
          <w:bCs/>
        </w:rPr>
        <w:t xml:space="preserve"> № </w:t>
      </w:r>
      <w:r>
        <w:rPr>
          <w:b/>
          <w:bCs/>
        </w:rPr>
        <w:t>49</w:t>
      </w:r>
    </w:p>
    <w:p w14:paraId="25AD7265" w14:textId="636D8490" w:rsidR="00091C1A" w:rsidRPr="00B46A39" w:rsidRDefault="00091C1A" w:rsidP="00091C1A">
      <w:pPr>
        <w:pStyle w:val="20"/>
        <w:tabs>
          <w:tab w:val="left" w:pos="420"/>
          <w:tab w:val="left" w:pos="1701"/>
        </w:tabs>
        <w:spacing w:before="0" w:after="0" w:line="240" w:lineRule="auto"/>
        <w:ind w:left="993" w:right="987" w:hanging="142"/>
        <w:contextualSpacing/>
        <w:rPr>
          <w:b/>
          <w:bCs/>
          <w:sz w:val="20"/>
          <w:szCs w:val="20"/>
        </w:rPr>
      </w:pPr>
    </w:p>
    <w:p w14:paraId="7ACF1E89" w14:textId="323A63BC" w:rsidR="00B46A39" w:rsidRDefault="00B46A39" w:rsidP="00B46A39">
      <w:pPr>
        <w:autoSpaceDE w:val="0"/>
        <w:autoSpaceDN w:val="0"/>
        <w:adjustRightInd w:val="0"/>
        <w:ind w:right="-284"/>
        <w:outlineLvl w:val="0"/>
        <w:rPr>
          <w:szCs w:val="28"/>
        </w:rPr>
      </w:pPr>
      <w:r w:rsidRPr="00427003">
        <w:rPr>
          <w:szCs w:val="28"/>
        </w:rPr>
        <w:t>на основании пункта 1</w:t>
      </w:r>
      <w:r>
        <w:rPr>
          <w:szCs w:val="28"/>
        </w:rPr>
        <w:t xml:space="preserve">2, </w:t>
      </w:r>
      <w:bookmarkStart w:id="2" w:name="_GoBack"/>
      <w:bookmarkEnd w:id="2"/>
      <w:r>
        <w:rPr>
          <w:szCs w:val="28"/>
        </w:rPr>
        <w:t>22</w:t>
      </w:r>
      <w:r w:rsidRPr="00427003">
        <w:rPr>
          <w:szCs w:val="28"/>
        </w:rPr>
        <w:t xml:space="preserve"> Порядка</w:t>
      </w:r>
    </w:p>
    <w:p w14:paraId="4A62D438" w14:textId="77777777" w:rsidR="00091C1A" w:rsidRPr="00F52DA0" w:rsidRDefault="00091C1A" w:rsidP="00B46A39">
      <w:pPr>
        <w:pStyle w:val="20"/>
        <w:tabs>
          <w:tab w:val="left" w:pos="420"/>
          <w:tab w:val="left" w:pos="1701"/>
        </w:tabs>
        <w:spacing w:before="0" w:after="0" w:line="240" w:lineRule="auto"/>
        <w:ind w:right="987" w:firstLine="0"/>
        <w:contextualSpacing/>
        <w:jc w:val="both"/>
        <w:rPr>
          <w:sz w:val="16"/>
          <w:szCs w:val="16"/>
        </w:rPr>
      </w:pPr>
    </w:p>
    <w:tbl>
      <w:tblPr>
        <w:tblW w:w="1000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6"/>
        <w:gridCol w:w="2974"/>
        <w:gridCol w:w="4402"/>
        <w:gridCol w:w="2134"/>
      </w:tblGrid>
      <w:tr w:rsidR="00091C1A" w:rsidRPr="004F1930" w14:paraId="16CE74AC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3DD6" w14:textId="77777777" w:rsidR="00091C1A" w:rsidRPr="00781E52" w:rsidRDefault="00091C1A" w:rsidP="006533A1">
            <w:pPr>
              <w:rPr>
                <w:sz w:val="24"/>
              </w:rPr>
            </w:pPr>
            <w:r w:rsidRPr="00781E52">
              <w:rPr>
                <w:sz w:val="24"/>
              </w:rPr>
              <w:t>№ п/п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1E40" w14:textId="77777777" w:rsidR="00091C1A" w:rsidRPr="00781E52" w:rsidRDefault="00091C1A" w:rsidP="006533A1">
            <w:pPr>
              <w:rPr>
                <w:sz w:val="24"/>
              </w:rPr>
            </w:pPr>
            <w:r w:rsidRPr="00781E52">
              <w:rPr>
                <w:sz w:val="24"/>
              </w:rPr>
              <w:t>Фамилия, имя, отчество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391F" w14:textId="77777777" w:rsidR="00091C1A" w:rsidRPr="00781E52" w:rsidRDefault="00091C1A" w:rsidP="006533A1">
            <w:pPr>
              <w:rPr>
                <w:sz w:val="24"/>
              </w:rPr>
            </w:pPr>
            <w:r w:rsidRPr="00781E52">
              <w:rPr>
                <w:sz w:val="24"/>
              </w:rPr>
              <w:t>Кем предложен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12C2" w14:textId="36D9C8F3" w:rsidR="00091C1A" w:rsidRPr="00781E52" w:rsidRDefault="00C83221" w:rsidP="006533A1">
            <w:pPr>
              <w:rPr>
                <w:sz w:val="24"/>
              </w:rPr>
            </w:pPr>
            <w:r w:rsidRPr="00781E52">
              <w:rPr>
                <w:sz w:val="24"/>
              </w:rPr>
              <w:t>№ избирательного участка</w:t>
            </w:r>
          </w:p>
        </w:tc>
      </w:tr>
      <w:tr w:rsidR="008B264F" w:rsidRPr="00541056" w14:paraId="4A81A57E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1FF7" w14:textId="37D641AA" w:rsidR="008B264F" w:rsidRDefault="005F4B67" w:rsidP="00615E05">
            <w: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116F" w14:textId="0213FDDD" w:rsidR="006508E8" w:rsidRPr="00F541D2" w:rsidRDefault="002037AB" w:rsidP="008B264F">
            <w:r>
              <w:rPr>
                <w:sz w:val="24"/>
              </w:rPr>
              <w:t>Брисберг Светлана Артемовна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ACD5" w14:textId="75882E29" w:rsidR="008B264F" w:rsidRPr="00F541D2" w:rsidRDefault="00112FA3" w:rsidP="005F4B67">
            <w:pPr>
              <w:spacing w:before="120" w:after="120"/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 w:rsidR="00615E05">
              <w:rPr>
                <w:color w:val="000000"/>
                <w:sz w:val="24"/>
              </w:rPr>
              <w:t>учебы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5B98" w14:textId="572C4FC2" w:rsidR="008B264F" w:rsidRDefault="00781E52" w:rsidP="008B264F">
            <w:pPr>
              <w:rPr>
                <w:b/>
              </w:rPr>
            </w:pPr>
            <w:r>
              <w:rPr>
                <w:color w:val="000000"/>
                <w:sz w:val="24"/>
              </w:rPr>
              <w:t>1488</w:t>
            </w:r>
          </w:p>
        </w:tc>
      </w:tr>
      <w:tr w:rsidR="00BA5B1E" w:rsidRPr="00541056" w14:paraId="4088BFCC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193D" w14:textId="14916E47" w:rsidR="00BA5B1E" w:rsidRDefault="00BA5B1E" w:rsidP="00615E05">
            <w:r>
              <w:t>2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FD45" w14:textId="6836D1E3" w:rsidR="00BA5B1E" w:rsidRDefault="002037AB" w:rsidP="001F30F9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sz w:val="24"/>
              </w:rPr>
              <w:t>Шанин Роман Юрьевич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1E2D" w14:textId="77EF62E9" w:rsidR="00BA5B1E" w:rsidRPr="001C021B" w:rsidRDefault="001C021B" w:rsidP="00BA5B1E">
            <w:pPr>
              <w:spacing w:before="120" w:after="120"/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8395" w14:textId="06E6AED2" w:rsidR="00BA5B1E" w:rsidRPr="00457452" w:rsidRDefault="00BA5B1E" w:rsidP="00BA5B1E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14</w:t>
            </w:r>
            <w:r w:rsidR="00781E52">
              <w:rPr>
                <w:sz w:val="24"/>
              </w:rPr>
              <w:t>88</w:t>
            </w:r>
          </w:p>
        </w:tc>
      </w:tr>
      <w:tr w:rsidR="00CA08FD" w:rsidRPr="00541056" w14:paraId="53785D70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55204" w14:textId="0184CEDC" w:rsidR="00CA08FD" w:rsidRDefault="00CA08FD" w:rsidP="00615E05">
            <w:r>
              <w:t>3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16A1" w14:textId="7DD696FA" w:rsidR="00CA08FD" w:rsidRDefault="002037AB" w:rsidP="00CA08FD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Коринец </w:t>
            </w:r>
            <w:r w:rsidR="00322235">
              <w:rPr>
                <w:sz w:val="24"/>
              </w:rPr>
              <w:t>Вадим Романович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FAA6" w14:textId="45943B62" w:rsidR="00CA08FD" w:rsidRDefault="00615E05" w:rsidP="00DE1567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9C2F" w14:textId="32C4EC92" w:rsidR="00CA08FD" w:rsidRPr="00457452" w:rsidRDefault="00CA08FD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81E52">
              <w:rPr>
                <w:color w:val="000000"/>
                <w:sz w:val="24"/>
              </w:rPr>
              <w:t>488</w:t>
            </w:r>
          </w:p>
        </w:tc>
      </w:tr>
      <w:tr w:rsidR="00CA08FD" w:rsidRPr="00541056" w14:paraId="48E5DD64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42499" w14:textId="193FD561" w:rsidR="00CA08FD" w:rsidRDefault="00615E05" w:rsidP="00615E05">
            <w:r>
              <w:t>4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D2CF" w14:textId="7361C7D4" w:rsidR="00CA08FD" w:rsidRDefault="007870EB" w:rsidP="00CA08FD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Микитенко Сергей Алексеевич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FEC8" w14:textId="3FAD34CF" w:rsidR="00CA08FD" w:rsidRDefault="007870EB" w:rsidP="00CA08FD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Санкт-Петербургское региональное отделение </w:t>
            </w:r>
            <w:r w:rsidRPr="00FC5178">
              <w:rPr>
                <w:color w:val="000000"/>
                <w:sz w:val="24"/>
              </w:rPr>
              <w:t>Политическ</w:t>
            </w:r>
            <w:r>
              <w:rPr>
                <w:color w:val="000000"/>
                <w:sz w:val="24"/>
              </w:rPr>
              <w:t>ой</w:t>
            </w:r>
            <w:r w:rsidRPr="00FC5178">
              <w:rPr>
                <w:color w:val="000000"/>
                <w:sz w:val="24"/>
              </w:rPr>
              <w:t xml:space="preserve"> парти</w:t>
            </w:r>
            <w:r>
              <w:rPr>
                <w:color w:val="000000"/>
                <w:sz w:val="24"/>
              </w:rPr>
              <w:t>и</w:t>
            </w:r>
            <w:r w:rsidRPr="00FC5178">
              <w:rPr>
                <w:color w:val="000000"/>
                <w:sz w:val="24"/>
              </w:rPr>
              <w:t xml:space="preserve"> «</w:t>
            </w:r>
            <w:r>
              <w:rPr>
                <w:color w:val="000000"/>
                <w:sz w:val="24"/>
              </w:rPr>
              <w:t xml:space="preserve">ЛДПР»-Либерально-демократическая партия России 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FF3E" w14:textId="1B53715C" w:rsidR="00CA08FD" w:rsidRPr="00457452" w:rsidRDefault="00781E52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CA08FD" w:rsidRPr="00541056" w14:paraId="0776C52F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C00F" w14:textId="5F11D31B" w:rsidR="00CA08FD" w:rsidRDefault="00615E05" w:rsidP="00615E05">
            <w:r>
              <w:t>5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D77E" w14:textId="2E24B275" w:rsidR="000E00AE" w:rsidRPr="007870EB" w:rsidRDefault="007870EB" w:rsidP="007870EB">
            <w:pPr>
              <w:rPr>
                <w:sz w:val="24"/>
              </w:rPr>
            </w:pPr>
            <w:r w:rsidRPr="007870EB">
              <w:rPr>
                <w:sz w:val="24"/>
              </w:rPr>
              <w:t>Моисеенко Екатерина Федоровна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C0A9" w14:textId="69376CC8" w:rsidR="00CA08FD" w:rsidRDefault="001C021B" w:rsidP="00CA08FD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DC9A" w14:textId="5AB9BFEE" w:rsidR="00CA08FD" w:rsidRPr="00457452" w:rsidRDefault="00CA08FD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81E52">
              <w:rPr>
                <w:color w:val="000000"/>
                <w:sz w:val="24"/>
              </w:rPr>
              <w:t>490</w:t>
            </w:r>
          </w:p>
        </w:tc>
      </w:tr>
      <w:tr w:rsidR="00781E52" w:rsidRPr="00541056" w14:paraId="5FAAED61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00B5E" w14:textId="04C1DDED" w:rsidR="00781E52" w:rsidRDefault="00615E05" w:rsidP="00615E05">
            <w:r>
              <w:t>6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004C" w14:textId="19D4443D" w:rsidR="00781E52" w:rsidRDefault="007870EB" w:rsidP="00CA08FD">
            <w:pPr>
              <w:rPr>
                <w:sz w:val="24"/>
              </w:rPr>
            </w:pPr>
            <w:r>
              <w:rPr>
                <w:sz w:val="24"/>
              </w:rPr>
              <w:t>Толкова Екатерина Евгеньевна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33B4" w14:textId="32F33876" w:rsidR="00781E52" w:rsidRDefault="001C021B" w:rsidP="00CA08FD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8744" w14:textId="21E5A84B" w:rsidR="00781E52" w:rsidRDefault="00781E52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781E52" w:rsidRPr="00541056" w14:paraId="2ACB08BB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9BD1" w14:textId="1C6B770F" w:rsidR="00781E52" w:rsidRDefault="00615E05" w:rsidP="00615E05">
            <w:r>
              <w:t>7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7D76" w14:textId="1AF3425D" w:rsidR="00781E52" w:rsidRDefault="007870EB" w:rsidP="00CA08FD">
            <w:pPr>
              <w:rPr>
                <w:sz w:val="24"/>
              </w:rPr>
            </w:pPr>
            <w:r>
              <w:rPr>
                <w:sz w:val="24"/>
              </w:rPr>
              <w:t>Толков Максим Валерьевич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FE38" w14:textId="0B3CB4DD" w:rsidR="00781E52" w:rsidRDefault="001C021B" w:rsidP="00CA08FD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88D5" w14:textId="366C0CCB" w:rsidR="00781E52" w:rsidRDefault="00781E52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781E52" w:rsidRPr="00541056" w14:paraId="22E8DF85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17849" w14:textId="61C3497F" w:rsidR="00781E52" w:rsidRDefault="00615E05" w:rsidP="00615E05">
            <w:r>
              <w:t>8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7371" w14:textId="6F47F96F" w:rsidR="00781E52" w:rsidRDefault="007870EB" w:rsidP="00CA08FD">
            <w:pPr>
              <w:rPr>
                <w:sz w:val="24"/>
              </w:rPr>
            </w:pPr>
            <w:r>
              <w:rPr>
                <w:sz w:val="24"/>
              </w:rPr>
              <w:t>Феськова Анна Леонидовна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97AF" w14:textId="0BAF4AA5" w:rsidR="00781E52" w:rsidRDefault="001C021B" w:rsidP="00CA08FD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 w:rsidR="00993DDA">
              <w:rPr>
                <w:color w:val="000000"/>
                <w:sz w:val="24"/>
              </w:rPr>
              <w:t>работы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E20D" w14:textId="1433D369" w:rsidR="00781E52" w:rsidRDefault="00781E52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1491</w:t>
            </w:r>
          </w:p>
        </w:tc>
      </w:tr>
      <w:tr w:rsidR="00781E52" w:rsidRPr="00541056" w14:paraId="74C29C43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EAF84" w14:textId="1BE77F2E" w:rsidR="00781E52" w:rsidRDefault="00615E05" w:rsidP="00615E05">
            <w:r>
              <w:t>9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1193" w14:textId="640DCA85" w:rsidR="00781E52" w:rsidRDefault="00322235" w:rsidP="00CA08FD">
            <w:pPr>
              <w:rPr>
                <w:sz w:val="24"/>
              </w:rPr>
            </w:pPr>
            <w:r>
              <w:rPr>
                <w:sz w:val="24"/>
              </w:rPr>
              <w:t>Рубленко Ирина Николаевна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1E33" w14:textId="5344E7AC" w:rsidR="00781E52" w:rsidRPr="001C021B" w:rsidRDefault="001C021B" w:rsidP="00CA08FD">
            <w:pPr>
              <w:spacing w:before="120" w:after="120"/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76A6" w14:textId="65CC2633" w:rsidR="00781E52" w:rsidRDefault="00781E52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1492</w:t>
            </w:r>
          </w:p>
        </w:tc>
      </w:tr>
      <w:tr w:rsidR="00781E52" w:rsidRPr="00541056" w14:paraId="5BBDAC9E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EE4D5" w14:textId="6EE893D8" w:rsidR="00781E52" w:rsidRDefault="00615E05" w:rsidP="00615E05">
            <w:r>
              <w:t>10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C008" w14:textId="5A7E9E16" w:rsidR="00781E52" w:rsidRDefault="007870EB" w:rsidP="00CA08FD">
            <w:pPr>
              <w:rPr>
                <w:sz w:val="24"/>
              </w:rPr>
            </w:pPr>
            <w:r>
              <w:rPr>
                <w:sz w:val="24"/>
              </w:rPr>
              <w:t>Жуковская Елена Ивановна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C819" w14:textId="3928DAAE" w:rsidR="00781E52" w:rsidRPr="001C021B" w:rsidRDefault="001C021B" w:rsidP="00CA08FD">
            <w:pPr>
              <w:spacing w:before="120" w:after="120"/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5514" w14:textId="4E628DCD" w:rsidR="00781E52" w:rsidRDefault="00781E52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1495</w:t>
            </w:r>
          </w:p>
        </w:tc>
      </w:tr>
      <w:tr w:rsidR="00781E52" w:rsidRPr="00541056" w14:paraId="6B3C0C61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794B" w14:textId="2BDDB310" w:rsidR="00781E52" w:rsidRDefault="00615E05" w:rsidP="00615E05">
            <w:r>
              <w:lastRenderedPageBreak/>
              <w:t>11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EA38" w14:textId="504B978E" w:rsidR="00781E52" w:rsidRDefault="007870EB" w:rsidP="00CA08FD">
            <w:pPr>
              <w:rPr>
                <w:sz w:val="24"/>
              </w:rPr>
            </w:pPr>
            <w:r>
              <w:rPr>
                <w:sz w:val="24"/>
              </w:rPr>
              <w:t>Семенов Александр Владимирович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341F" w14:textId="1E279AC1" w:rsidR="00781E52" w:rsidRPr="001C021B" w:rsidRDefault="001C021B" w:rsidP="00CA08FD">
            <w:pPr>
              <w:spacing w:before="120" w:after="120"/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5191" w14:textId="175EEDCF" w:rsidR="00781E52" w:rsidRDefault="00781E52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1500</w:t>
            </w:r>
          </w:p>
        </w:tc>
      </w:tr>
      <w:tr w:rsidR="007870EB" w:rsidRPr="00541056" w14:paraId="24F04DF4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1EDF" w14:textId="5A70F24F" w:rsidR="007870EB" w:rsidRDefault="00615E05" w:rsidP="00615E05">
            <w:r>
              <w:t>12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296D" w14:textId="085EB500" w:rsidR="007870EB" w:rsidRDefault="007870EB" w:rsidP="00CA08FD">
            <w:pPr>
              <w:rPr>
                <w:sz w:val="24"/>
              </w:rPr>
            </w:pPr>
            <w:r>
              <w:rPr>
                <w:sz w:val="24"/>
              </w:rPr>
              <w:t>Калашникова Елизавета Юрьевна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2152" w14:textId="5408DA85" w:rsidR="007870EB" w:rsidRDefault="001C021B" w:rsidP="00CA08FD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4831" w14:textId="01D6A14C" w:rsidR="007870EB" w:rsidRDefault="007870EB" w:rsidP="00CA0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1502</w:t>
            </w:r>
          </w:p>
        </w:tc>
      </w:tr>
      <w:tr w:rsidR="001C021B" w:rsidRPr="00541056" w14:paraId="2BCEDF97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9C6F" w14:textId="13884FAA" w:rsidR="001C021B" w:rsidRDefault="001C021B" w:rsidP="001C021B">
            <w:r>
              <w:t>13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F12A" w14:textId="2EEF861F" w:rsidR="001C021B" w:rsidRDefault="001C021B" w:rsidP="001C021B">
            <w:pPr>
              <w:rPr>
                <w:sz w:val="24"/>
              </w:rPr>
            </w:pPr>
            <w:r>
              <w:rPr>
                <w:sz w:val="24"/>
              </w:rPr>
              <w:t>Верхорубов Владислав Олегович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C3DA" w14:textId="537536A8" w:rsidR="001C021B" w:rsidRDefault="001C021B" w:rsidP="001C021B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7C1B" w14:textId="47C8F0D8" w:rsidR="001C021B" w:rsidRDefault="001C021B" w:rsidP="001C02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1502</w:t>
            </w:r>
          </w:p>
        </w:tc>
      </w:tr>
      <w:tr w:rsidR="001C021B" w:rsidRPr="00541056" w14:paraId="17F2B0E4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B1B7A" w14:textId="0F98C5D4" w:rsidR="001C021B" w:rsidRDefault="001C021B" w:rsidP="001C021B">
            <w:r>
              <w:t>14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0444" w14:textId="580EECFF" w:rsidR="001C021B" w:rsidRDefault="001C021B" w:rsidP="001C021B">
            <w:pPr>
              <w:rPr>
                <w:sz w:val="24"/>
              </w:rPr>
            </w:pPr>
            <w:r>
              <w:rPr>
                <w:sz w:val="24"/>
              </w:rPr>
              <w:t>Смирнов Михаил Денисович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82BD" w14:textId="7F39BB85" w:rsidR="001C021B" w:rsidRDefault="001C021B" w:rsidP="001C021B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64EC" w14:textId="6F11CF55" w:rsidR="001C021B" w:rsidRDefault="001C021B" w:rsidP="001C02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1502</w:t>
            </w:r>
          </w:p>
        </w:tc>
      </w:tr>
      <w:tr w:rsidR="001C021B" w:rsidRPr="00541056" w14:paraId="0868AEA5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E3CA" w14:textId="19C55E11" w:rsidR="001C021B" w:rsidRDefault="001C021B" w:rsidP="001C021B">
            <w:r>
              <w:t>15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8ECE" w14:textId="5D3E9758" w:rsidR="001C021B" w:rsidRDefault="001C021B" w:rsidP="001C021B">
            <w:pPr>
              <w:rPr>
                <w:sz w:val="24"/>
              </w:rPr>
            </w:pPr>
            <w:r>
              <w:rPr>
                <w:sz w:val="24"/>
              </w:rPr>
              <w:t>Головко Руслана Валерьевна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472E" w14:textId="4D6312BD" w:rsidR="001C021B" w:rsidRDefault="00993DDA" w:rsidP="001C021B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A174" w14:textId="7B5E8F71" w:rsidR="001C021B" w:rsidRDefault="001C021B" w:rsidP="001C02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1C021B" w:rsidRPr="00541056" w14:paraId="7106BF4E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971C" w14:textId="47D9842B" w:rsidR="001C021B" w:rsidRDefault="001C021B" w:rsidP="001C021B">
            <w:r>
              <w:t>16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FDCB" w14:textId="585D8DB1" w:rsidR="001C021B" w:rsidRDefault="001C021B" w:rsidP="001C021B">
            <w:pPr>
              <w:rPr>
                <w:sz w:val="24"/>
              </w:rPr>
            </w:pPr>
            <w:r>
              <w:rPr>
                <w:sz w:val="24"/>
              </w:rPr>
              <w:t>Усенко Юлия Сергеевна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16D5" w14:textId="6DC97A7A" w:rsidR="001C021B" w:rsidRDefault="00993DDA" w:rsidP="001C021B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CB2A" w14:textId="61D8E5FA" w:rsidR="001C021B" w:rsidRDefault="001C021B" w:rsidP="001C02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1C021B" w:rsidRPr="00541056" w14:paraId="001F764A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008D8" w14:textId="48B937F9" w:rsidR="001C021B" w:rsidRDefault="001C021B" w:rsidP="001C021B">
            <w:r>
              <w:t>17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0914" w14:textId="554EB5EB" w:rsidR="001C021B" w:rsidRDefault="001C021B" w:rsidP="001C021B">
            <w:pPr>
              <w:rPr>
                <w:sz w:val="24"/>
              </w:rPr>
            </w:pPr>
            <w:r>
              <w:rPr>
                <w:sz w:val="24"/>
              </w:rPr>
              <w:t>Хлуднева Алла Николаевна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3077" w14:textId="0EAB03E2" w:rsidR="001C021B" w:rsidRDefault="00993DDA" w:rsidP="001C021B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03CD" w14:textId="39B2A9E0" w:rsidR="001C021B" w:rsidRDefault="001C021B" w:rsidP="001C02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1C021B" w:rsidRPr="00541056" w14:paraId="0D3163B8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DEDE2" w14:textId="4E5B28DE" w:rsidR="001C021B" w:rsidRDefault="001C021B" w:rsidP="001C021B">
            <w:r>
              <w:t>18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BF30" w14:textId="18EB97FF" w:rsidR="001C021B" w:rsidRDefault="001C021B" w:rsidP="001C021B">
            <w:pPr>
              <w:rPr>
                <w:sz w:val="24"/>
              </w:rPr>
            </w:pPr>
            <w:r>
              <w:rPr>
                <w:sz w:val="24"/>
              </w:rPr>
              <w:t>Казак Алла Павловна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3DE0" w14:textId="689415FA" w:rsidR="001C021B" w:rsidRDefault="00993DDA" w:rsidP="001C021B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7F03" w14:textId="4724DC2B" w:rsidR="001C021B" w:rsidRDefault="001C021B" w:rsidP="001C02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1C021B" w:rsidRPr="00541056" w14:paraId="647E1A65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AC297" w14:textId="7E381207" w:rsidR="001C021B" w:rsidRDefault="001C021B" w:rsidP="001C021B">
            <w:r>
              <w:t>19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FD50" w14:textId="06E605F8" w:rsidR="001C021B" w:rsidRDefault="001C021B" w:rsidP="001C021B">
            <w:pPr>
              <w:rPr>
                <w:sz w:val="24"/>
              </w:rPr>
            </w:pPr>
            <w:r>
              <w:rPr>
                <w:sz w:val="24"/>
              </w:rPr>
              <w:t>Панферова Людмила Дмитриевна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B376" w14:textId="5F09FE63" w:rsidR="001C021B" w:rsidRDefault="00993DDA" w:rsidP="001C021B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A80F" w14:textId="494FBCD1" w:rsidR="001C021B" w:rsidRDefault="001C021B" w:rsidP="001C02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1C021B" w:rsidRPr="00541056" w14:paraId="19AA3433" w14:textId="77777777" w:rsidTr="007F305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0A11D" w14:textId="6F4E124F" w:rsidR="001C021B" w:rsidRDefault="001C021B" w:rsidP="001C021B">
            <w:r>
              <w:t>20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C2DC" w14:textId="34D88824" w:rsidR="001C021B" w:rsidRDefault="001C021B" w:rsidP="001C021B">
            <w:pPr>
              <w:rPr>
                <w:sz w:val="24"/>
              </w:rPr>
            </w:pPr>
            <w:r>
              <w:rPr>
                <w:sz w:val="24"/>
              </w:rPr>
              <w:t>Бабушкина Оксана Николаевна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25EC" w14:textId="0B7B3129" w:rsidR="001C021B" w:rsidRPr="001C021B" w:rsidRDefault="001C021B" w:rsidP="001C021B">
            <w:pPr>
              <w:spacing w:before="120" w:after="120"/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AAD3" w14:textId="3B0C5D6B" w:rsidR="001C021B" w:rsidRDefault="001C021B" w:rsidP="001C02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1507</w:t>
            </w:r>
          </w:p>
        </w:tc>
      </w:tr>
    </w:tbl>
    <w:p w14:paraId="690D1F08" w14:textId="77777777" w:rsidR="00091C1A" w:rsidRDefault="00091C1A" w:rsidP="00091C1A">
      <w:pPr>
        <w:pStyle w:val="20"/>
        <w:shd w:val="clear" w:color="auto" w:fill="auto"/>
        <w:tabs>
          <w:tab w:val="left" w:pos="420"/>
        </w:tabs>
        <w:spacing w:before="0" w:after="0" w:line="240" w:lineRule="auto"/>
        <w:ind w:firstLine="0"/>
      </w:pPr>
    </w:p>
    <w:p w14:paraId="7A4A28C4" w14:textId="77777777" w:rsidR="006B7709" w:rsidRDefault="006B7709" w:rsidP="006B7709">
      <w:pPr>
        <w:rPr>
          <w:b/>
          <w:szCs w:val="28"/>
        </w:rPr>
      </w:pPr>
    </w:p>
    <w:p w14:paraId="2D5D31DE" w14:textId="77777777" w:rsidR="0075568A" w:rsidRDefault="0075568A" w:rsidP="003145D5">
      <w:pPr>
        <w:rPr>
          <w:sz w:val="24"/>
        </w:rPr>
      </w:pPr>
    </w:p>
    <w:p w14:paraId="6B4EE63D" w14:textId="77777777" w:rsidR="0075568A" w:rsidRDefault="0075568A" w:rsidP="003145D5">
      <w:pPr>
        <w:rPr>
          <w:sz w:val="24"/>
        </w:rPr>
      </w:pPr>
    </w:p>
    <w:p w14:paraId="2E2691F5" w14:textId="77777777" w:rsidR="007C5DFB" w:rsidRPr="007C5DFB" w:rsidRDefault="007C5DFB" w:rsidP="007C5DFB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6"/>
          <w:szCs w:val="26"/>
        </w:rPr>
      </w:pPr>
      <w:r w:rsidRPr="007C5DFB">
        <w:rPr>
          <w:rFonts w:ascii="Arial" w:hAnsi="Arial" w:cs="Arial"/>
          <w:color w:val="000000"/>
          <w:sz w:val="26"/>
          <w:szCs w:val="26"/>
        </w:rPr>
        <w:t> </w:t>
      </w:r>
    </w:p>
    <w:p w14:paraId="4CE3B522" w14:textId="77777777" w:rsidR="0075568A" w:rsidRPr="00175EC0" w:rsidRDefault="0075568A" w:rsidP="003145D5">
      <w:pPr>
        <w:rPr>
          <w:sz w:val="24"/>
        </w:rPr>
      </w:pPr>
    </w:p>
    <w:sectPr w:rsidR="0075568A" w:rsidRPr="00175EC0" w:rsidSect="00D74709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962"/>
    <w:multiLevelType w:val="hybridMultilevel"/>
    <w:tmpl w:val="14487DA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D692731"/>
    <w:multiLevelType w:val="multilevel"/>
    <w:tmpl w:val="8F94C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F01962"/>
    <w:multiLevelType w:val="hybridMultilevel"/>
    <w:tmpl w:val="16089B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B4D0C89"/>
    <w:multiLevelType w:val="hybridMultilevel"/>
    <w:tmpl w:val="20803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557249"/>
    <w:multiLevelType w:val="hybridMultilevel"/>
    <w:tmpl w:val="C0CCC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0C699F"/>
    <w:multiLevelType w:val="hybridMultilevel"/>
    <w:tmpl w:val="9C46B402"/>
    <w:lvl w:ilvl="0" w:tplc="8A36C0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4DC536B7"/>
    <w:multiLevelType w:val="hybridMultilevel"/>
    <w:tmpl w:val="DC2C15F0"/>
    <w:lvl w:ilvl="0" w:tplc="4F7A4AD2">
      <w:start w:val="1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65C210D"/>
    <w:multiLevelType w:val="hybridMultilevel"/>
    <w:tmpl w:val="88EC498A"/>
    <w:lvl w:ilvl="0" w:tplc="C36CBF7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C862190"/>
    <w:multiLevelType w:val="hybridMultilevel"/>
    <w:tmpl w:val="972E3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48"/>
    <w:rsid w:val="00000041"/>
    <w:rsid w:val="000023B9"/>
    <w:rsid w:val="0001192E"/>
    <w:rsid w:val="0001252A"/>
    <w:rsid w:val="00041F85"/>
    <w:rsid w:val="00047A53"/>
    <w:rsid w:val="0005759B"/>
    <w:rsid w:val="00061332"/>
    <w:rsid w:val="0009104E"/>
    <w:rsid w:val="00091C1A"/>
    <w:rsid w:val="00094A9F"/>
    <w:rsid w:val="000A5B93"/>
    <w:rsid w:val="000A7B2E"/>
    <w:rsid w:val="000B4108"/>
    <w:rsid w:val="000B72D1"/>
    <w:rsid w:val="000C36F2"/>
    <w:rsid w:val="000C519D"/>
    <w:rsid w:val="000C564C"/>
    <w:rsid w:val="000C641E"/>
    <w:rsid w:val="000E00AE"/>
    <w:rsid w:val="000E0536"/>
    <w:rsid w:val="0010710A"/>
    <w:rsid w:val="00112198"/>
    <w:rsid w:val="00112FA3"/>
    <w:rsid w:val="00122CBC"/>
    <w:rsid w:val="00123FE8"/>
    <w:rsid w:val="00140674"/>
    <w:rsid w:val="001462D1"/>
    <w:rsid w:val="00150E20"/>
    <w:rsid w:val="001663A1"/>
    <w:rsid w:val="00175EC0"/>
    <w:rsid w:val="00185BED"/>
    <w:rsid w:val="001877EF"/>
    <w:rsid w:val="001924A5"/>
    <w:rsid w:val="001C021B"/>
    <w:rsid w:val="001C5520"/>
    <w:rsid w:val="001D4902"/>
    <w:rsid w:val="001D5D92"/>
    <w:rsid w:val="001F30F9"/>
    <w:rsid w:val="002037AB"/>
    <w:rsid w:val="0022093B"/>
    <w:rsid w:val="00224A84"/>
    <w:rsid w:val="00231C67"/>
    <w:rsid w:val="002438AE"/>
    <w:rsid w:val="00256687"/>
    <w:rsid w:val="002641DC"/>
    <w:rsid w:val="00270D29"/>
    <w:rsid w:val="00280A89"/>
    <w:rsid w:val="00285951"/>
    <w:rsid w:val="0029486D"/>
    <w:rsid w:val="002B34C2"/>
    <w:rsid w:val="002B36D9"/>
    <w:rsid w:val="002D0D34"/>
    <w:rsid w:val="002D67E5"/>
    <w:rsid w:val="002F4ECD"/>
    <w:rsid w:val="002F75CE"/>
    <w:rsid w:val="002F7E5C"/>
    <w:rsid w:val="00306873"/>
    <w:rsid w:val="00311478"/>
    <w:rsid w:val="003145D5"/>
    <w:rsid w:val="003158F3"/>
    <w:rsid w:val="00322235"/>
    <w:rsid w:val="00370BD3"/>
    <w:rsid w:val="0037106A"/>
    <w:rsid w:val="00382712"/>
    <w:rsid w:val="0038293B"/>
    <w:rsid w:val="00386517"/>
    <w:rsid w:val="00390E52"/>
    <w:rsid w:val="003B1C86"/>
    <w:rsid w:val="003B52B9"/>
    <w:rsid w:val="003F0D6A"/>
    <w:rsid w:val="00412C12"/>
    <w:rsid w:val="00425C7F"/>
    <w:rsid w:val="004409C3"/>
    <w:rsid w:val="0044237C"/>
    <w:rsid w:val="00453F5B"/>
    <w:rsid w:val="00457452"/>
    <w:rsid w:val="00473189"/>
    <w:rsid w:val="004736FB"/>
    <w:rsid w:val="00477CFF"/>
    <w:rsid w:val="004854E2"/>
    <w:rsid w:val="00491D72"/>
    <w:rsid w:val="00494618"/>
    <w:rsid w:val="004A5460"/>
    <w:rsid w:val="004A708F"/>
    <w:rsid w:val="004D2287"/>
    <w:rsid w:val="004D753B"/>
    <w:rsid w:val="004E07AA"/>
    <w:rsid w:val="004F1930"/>
    <w:rsid w:val="00502B2A"/>
    <w:rsid w:val="00502D48"/>
    <w:rsid w:val="0051641A"/>
    <w:rsid w:val="00524690"/>
    <w:rsid w:val="00532522"/>
    <w:rsid w:val="00534E7C"/>
    <w:rsid w:val="00570FE4"/>
    <w:rsid w:val="005847A9"/>
    <w:rsid w:val="00591C48"/>
    <w:rsid w:val="00593225"/>
    <w:rsid w:val="00596B10"/>
    <w:rsid w:val="005A1DF2"/>
    <w:rsid w:val="005B0A24"/>
    <w:rsid w:val="005C2FBC"/>
    <w:rsid w:val="005C6648"/>
    <w:rsid w:val="005D5BA3"/>
    <w:rsid w:val="005E34F5"/>
    <w:rsid w:val="005F0B91"/>
    <w:rsid w:val="005F4B67"/>
    <w:rsid w:val="00615E05"/>
    <w:rsid w:val="00640535"/>
    <w:rsid w:val="00647A6F"/>
    <w:rsid w:val="006508E8"/>
    <w:rsid w:val="00651475"/>
    <w:rsid w:val="00656578"/>
    <w:rsid w:val="0066717F"/>
    <w:rsid w:val="00672C23"/>
    <w:rsid w:val="00673D3B"/>
    <w:rsid w:val="00677287"/>
    <w:rsid w:val="006912A7"/>
    <w:rsid w:val="006B7709"/>
    <w:rsid w:val="006D0C72"/>
    <w:rsid w:val="006D2516"/>
    <w:rsid w:val="006D63DB"/>
    <w:rsid w:val="006D70C7"/>
    <w:rsid w:val="006D7E8A"/>
    <w:rsid w:val="006E13CB"/>
    <w:rsid w:val="006E1635"/>
    <w:rsid w:val="006E4DC6"/>
    <w:rsid w:val="00703E39"/>
    <w:rsid w:val="00705FC6"/>
    <w:rsid w:val="00711246"/>
    <w:rsid w:val="00751B9B"/>
    <w:rsid w:val="0075568A"/>
    <w:rsid w:val="00757D85"/>
    <w:rsid w:val="00761DB3"/>
    <w:rsid w:val="00767ACC"/>
    <w:rsid w:val="00771F3B"/>
    <w:rsid w:val="00781E52"/>
    <w:rsid w:val="007870EB"/>
    <w:rsid w:val="00795D2C"/>
    <w:rsid w:val="007B6180"/>
    <w:rsid w:val="007C347B"/>
    <w:rsid w:val="007C5DFB"/>
    <w:rsid w:val="007D7B79"/>
    <w:rsid w:val="007E0CD6"/>
    <w:rsid w:val="007E2AFF"/>
    <w:rsid w:val="007F305B"/>
    <w:rsid w:val="0080295E"/>
    <w:rsid w:val="008031E6"/>
    <w:rsid w:val="00813383"/>
    <w:rsid w:val="0083036B"/>
    <w:rsid w:val="00837479"/>
    <w:rsid w:val="008447B0"/>
    <w:rsid w:val="008467AD"/>
    <w:rsid w:val="00853E06"/>
    <w:rsid w:val="00857B16"/>
    <w:rsid w:val="008940D5"/>
    <w:rsid w:val="00894F31"/>
    <w:rsid w:val="008A0013"/>
    <w:rsid w:val="008A53C0"/>
    <w:rsid w:val="008A6D60"/>
    <w:rsid w:val="008B264F"/>
    <w:rsid w:val="008B5DE4"/>
    <w:rsid w:val="008C79B4"/>
    <w:rsid w:val="008D4DB6"/>
    <w:rsid w:val="008E2A7B"/>
    <w:rsid w:val="009163B0"/>
    <w:rsid w:val="00942CED"/>
    <w:rsid w:val="00967389"/>
    <w:rsid w:val="009702B6"/>
    <w:rsid w:val="00993DDA"/>
    <w:rsid w:val="009B510E"/>
    <w:rsid w:val="009B6FEC"/>
    <w:rsid w:val="009E0665"/>
    <w:rsid w:val="009E0A2F"/>
    <w:rsid w:val="009E1980"/>
    <w:rsid w:val="009E234D"/>
    <w:rsid w:val="009E6B4A"/>
    <w:rsid w:val="009F0B21"/>
    <w:rsid w:val="009F4709"/>
    <w:rsid w:val="009F7694"/>
    <w:rsid w:val="009F7EB5"/>
    <w:rsid w:val="00A00263"/>
    <w:rsid w:val="00A106B1"/>
    <w:rsid w:val="00A17C69"/>
    <w:rsid w:val="00A20A39"/>
    <w:rsid w:val="00A4414B"/>
    <w:rsid w:val="00A50656"/>
    <w:rsid w:val="00A7537E"/>
    <w:rsid w:val="00A767B6"/>
    <w:rsid w:val="00AC30B8"/>
    <w:rsid w:val="00AC7716"/>
    <w:rsid w:val="00AC7D02"/>
    <w:rsid w:val="00AD0ECE"/>
    <w:rsid w:val="00AD45AA"/>
    <w:rsid w:val="00AD5629"/>
    <w:rsid w:val="00AE1936"/>
    <w:rsid w:val="00AF40AE"/>
    <w:rsid w:val="00B02526"/>
    <w:rsid w:val="00B1086C"/>
    <w:rsid w:val="00B26071"/>
    <w:rsid w:val="00B36A86"/>
    <w:rsid w:val="00B40137"/>
    <w:rsid w:val="00B401C4"/>
    <w:rsid w:val="00B46A39"/>
    <w:rsid w:val="00B5771B"/>
    <w:rsid w:val="00B607F6"/>
    <w:rsid w:val="00B6584F"/>
    <w:rsid w:val="00B66C25"/>
    <w:rsid w:val="00B77CCA"/>
    <w:rsid w:val="00B81FCE"/>
    <w:rsid w:val="00B8344E"/>
    <w:rsid w:val="00B929AE"/>
    <w:rsid w:val="00BA5B1E"/>
    <w:rsid w:val="00BC44B0"/>
    <w:rsid w:val="00BD356B"/>
    <w:rsid w:val="00BD407F"/>
    <w:rsid w:val="00BD5A34"/>
    <w:rsid w:val="00BE1A06"/>
    <w:rsid w:val="00C00523"/>
    <w:rsid w:val="00C062A1"/>
    <w:rsid w:val="00C3623D"/>
    <w:rsid w:val="00C47224"/>
    <w:rsid w:val="00C50B6B"/>
    <w:rsid w:val="00C5296B"/>
    <w:rsid w:val="00C63F36"/>
    <w:rsid w:val="00C83221"/>
    <w:rsid w:val="00C95F48"/>
    <w:rsid w:val="00CA08FD"/>
    <w:rsid w:val="00CA548E"/>
    <w:rsid w:val="00CB788A"/>
    <w:rsid w:val="00CE3FD1"/>
    <w:rsid w:val="00CF0320"/>
    <w:rsid w:val="00CF10FB"/>
    <w:rsid w:val="00CF4D33"/>
    <w:rsid w:val="00CF5D88"/>
    <w:rsid w:val="00D208E3"/>
    <w:rsid w:val="00D30092"/>
    <w:rsid w:val="00D36907"/>
    <w:rsid w:val="00D42346"/>
    <w:rsid w:val="00D42374"/>
    <w:rsid w:val="00D559BF"/>
    <w:rsid w:val="00D6381B"/>
    <w:rsid w:val="00D63E99"/>
    <w:rsid w:val="00D67D6E"/>
    <w:rsid w:val="00D72F58"/>
    <w:rsid w:val="00D735A5"/>
    <w:rsid w:val="00D74709"/>
    <w:rsid w:val="00D807C9"/>
    <w:rsid w:val="00D91D9A"/>
    <w:rsid w:val="00D94D47"/>
    <w:rsid w:val="00D96C29"/>
    <w:rsid w:val="00DD15D9"/>
    <w:rsid w:val="00DD361B"/>
    <w:rsid w:val="00DE1567"/>
    <w:rsid w:val="00E00AA3"/>
    <w:rsid w:val="00E05372"/>
    <w:rsid w:val="00E13C94"/>
    <w:rsid w:val="00E5276C"/>
    <w:rsid w:val="00E62ECD"/>
    <w:rsid w:val="00E67C3E"/>
    <w:rsid w:val="00E918CC"/>
    <w:rsid w:val="00EE6364"/>
    <w:rsid w:val="00EF62B5"/>
    <w:rsid w:val="00F1168A"/>
    <w:rsid w:val="00F14670"/>
    <w:rsid w:val="00F14FEA"/>
    <w:rsid w:val="00F161D9"/>
    <w:rsid w:val="00F355E3"/>
    <w:rsid w:val="00F3645A"/>
    <w:rsid w:val="00F47198"/>
    <w:rsid w:val="00F52DA0"/>
    <w:rsid w:val="00F60764"/>
    <w:rsid w:val="00F6420F"/>
    <w:rsid w:val="00F7534D"/>
    <w:rsid w:val="00F83160"/>
    <w:rsid w:val="00F85BBF"/>
    <w:rsid w:val="00F8692E"/>
    <w:rsid w:val="00F901B3"/>
    <w:rsid w:val="00F91509"/>
    <w:rsid w:val="00F93A96"/>
    <w:rsid w:val="00F9415A"/>
    <w:rsid w:val="00F942D8"/>
    <w:rsid w:val="00FA09D3"/>
    <w:rsid w:val="00FA44AF"/>
    <w:rsid w:val="00FA6376"/>
    <w:rsid w:val="00FC0950"/>
    <w:rsid w:val="00FE3C69"/>
    <w:rsid w:val="00FE7917"/>
    <w:rsid w:val="00FF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96C8030"/>
  <w15:docId w15:val="{FB0E568B-90FE-43B9-A900-76867ED3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7C5DFB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customStyle="1" w:styleId="14-15">
    <w:name w:val="14-15"/>
    <w:basedOn w:val="a"/>
    <w:uiPriority w:val="99"/>
    <w:rsid w:val="005B0A24"/>
    <w:pPr>
      <w:spacing w:line="360" w:lineRule="auto"/>
      <w:ind w:firstLine="709"/>
      <w:jc w:val="both"/>
    </w:pPr>
    <w:rPr>
      <w:szCs w:val="28"/>
    </w:rPr>
  </w:style>
  <w:style w:type="table" w:styleId="a3">
    <w:name w:val="Table Grid"/>
    <w:basedOn w:val="a1"/>
    <w:uiPriority w:val="99"/>
    <w:rsid w:val="00B81FC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246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4690"/>
    <w:rPr>
      <w:rFonts w:ascii="Tahoma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locked/>
    <w:rsid w:val="00F753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C5DF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7C5DFB"/>
  </w:style>
  <w:style w:type="paragraph" w:styleId="a7">
    <w:name w:val="Body Text"/>
    <w:basedOn w:val="a"/>
    <w:link w:val="a8"/>
    <w:rsid w:val="009E234D"/>
    <w:pPr>
      <w:widowControl w:val="0"/>
      <w:jc w:val="left"/>
    </w:pPr>
    <w:rPr>
      <w:rFonts w:eastAsia="Calibri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9E234D"/>
    <w:rPr>
      <w:rFonts w:ascii="Times New Roman" w:hAnsi="Times New Roman"/>
      <w:sz w:val="28"/>
      <w:szCs w:val="28"/>
      <w:lang w:val="en-US" w:eastAsia="en-US"/>
    </w:rPr>
  </w:style>
  <w:style w:type="paragraph" w:customStyle="1" w:styleId="12">
    <w:name w:val="Абзац списка1"/>
    <w:basedOn w:val="a"/>
    <w:rsid w:val="009E234D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  <w:style w:type="character" w:customStyle="1" w:styleId="2">
    <w:name w:val="Основной текст (2)_"/>
    <w:basedOn w:val="a0"/>
    <w:link w:val="20"/>
    <w:rsid w:val="006B770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7709"/>
    <w:pPr>
      <w:widowControl w:val="0"/>
      <w:shd w:val="clear" w:color="auto" w:fill="FFFFFF"/>
      <w:spacing w:before="460" w:after="320" w:line="310" w:lineRule="exact"/>
      <w:ind w:hanging="460"/>
    </w:pPr>
    <w:rPr>
      <w:szCs w:val="28"/>
    </w:rPr>
  </w:style>
  <w:style w:type="character" w:customStyle="1" w:styleId="13">
    <w:name w:val="Заголовок №1_"/>
    <w:basedOn w:val="a0"/>
    <w:link w:val="14"/>
    <w:rsid w:val="00F3645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F3645A"/>
    <w:pPr>
      <w:widowControl w:val="0"/>
      <w:shd w:val="clear" w:color="auto" w:fill="FFFFFF"/>
      <w:spacing w:after="160" w:line="310" w:lineRule="exact"/>
      <w:outlineLvl w:val="0"/>
    </w:pPr>
    <w:rPr>
      <w:b/>
      <w:bCs/>
      <w:szCs w:val="28"/>
    </w:rPr>
  </w:style>
  <w:style w:type="paragraph" w:styleId="a9">
    <w:name w:val="List Paragraph"/>
    <w:basedOn w:val="a"/>
    <w:uiPriority w:val="34"/>
    <w:qFormat/>
    <w:rsid w:val="00650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566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4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88;&#1077;&#1079;&#1077;&#1088;&#1074;-&#1080;&#1089;&#1082;&#1083;&#1102;&#10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6449A-2A9F-4E65-81AF-D4B1711BA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резерв-исключ</Template>
  <TotalTime>385</TotalTime>
  <Pages>3</Pages>
  <Words>499</Words>
  <Characters>5164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43</cp:revision>
  <cp:lastPrinted>2021-04-21T06:29:00Z</cp:lastPrinted>
  <dcterms:created xsi:type="dcterms:W3CDTF">2021-08-16T13:50:00Z</dcterms:created>
  <dcterms:modified xsi:type="dcterms:W3CDTF">2026-08-13T09:34:00Z</dcterms:modified>
</cp:coreProperties>
</file>